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A19" w:rsidRPr="00E61386" w:rsidRDefault="00F56A19" w:rsidP="007C2C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230F51">
        <w:rPr>
          <w:rFonts w:ascii="Times New Roman" w:hAnsi="Times New Roman"/>
          <w:sz w:val="24"/>
          <w:szCs w:val="24"/>
          <w:lang w:val="uk-UA" w:eastAsia="ru-RU"/>
        </w:rPr>
        <w:object w:dxaOrig="557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37.5pt" o:ole="" fillcolor="window">
            <v:imagedata r:id="rId5" o:title=""/>
          </v:shape>
          <o:OLEObject Type="Embed" ProgID="Word.Picture.8" ShapeID="_x0000_i1025" DrawAspect="Content" ObjectID="_1441788352" r:id="rId6"/>
        </w:object>
      </w:r>
    </w:p>
    <w:p w:rsidR="00F56A19" w:rsidRPr="00E61386" w:rsidRDefault="00F56A19" w:rsidP="007C2C11">
      <w:pPr>
        <w:spacing w:after="0" w:line="240" w:lineRule="auto"/>
        <w:ind w:right="-38"/>
        <w:jc w:val="center"/>
        <w:rPr>
          <w:rFonts w:ascii="Times New Roman" w:hAnsi="Times New Roman"/>
          <w:sz w:val="16"/>
          <w:szCs w:val="16"/>
          <w:lang w:val="uk-UA" w:eastAsia="ru-RU"/>
        </w:rPr>
      </w:pPr>
      <w:r w:rsidRPr="00E61386">
        <w:rPr>
          <w:rFonts w:ascii="Times New Roman" w:hAnsi="Times New Roman"/>
          <w:sz w:val="16"/>
          <w:szCs w:val="16"/>
          <w:lang w:val="uk-UA" w:eastAsia="ru-RU"/>
        </w:rPr>
        <w:t>У К Р А Ї Н А</w:t>
      </w:r>
    </w:p>
    <w:p w:rsidR="00F56A19" w:rsidRPr="00E61386" w:rsidRDefault="00F56A19" w:rsidP="007C2C11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b/>
          <w:sz w:val="24"/>
          <w:szCs w:val="24"/>
          <w:lang w:val="uk-UA" w:eastAsia="ru-RU"/>
        </w:rPr>
        <w:t>ВАСИЛІВСЬКА   РАЙОННА  РАДА</w:t>
      </w:r>
    </w:p>
    <w:p w:rsidR="00F56A19" w:rsidRPr="00E61386" w:rsidRDefault="00F56A19" w:rsidP="007C2C11">
      <w:pPr>
        <w:spacing w:after="0" w:line="240" w:lineRule="auto"/>
        <w:ind w:right="-38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b/>
          <w:sz w:val="24"/>
          <w:szCs w:val="24"/>
          <w:lang w:val="uk-UA" w:eastAsia="ru-RU"/>
        </w:rPr>
        <w:t>ЗАПОРІЗЬКОЇ ОБЛАСТІ</w:t>
      </w:r>
    </w:p>
    <w:p w:rsidR="00F56A19" w:rsidRDefault="00F56A19" w:rsidP="00BC7D22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b/>
          <w:sz w:val="24"/>
          <w:szCs w:val="24"/>
          <w:lang w:val="uk-UA" w:eastAsia="ru-RU"/>
        </w:rPr>
        <w:t>шостого скликання</w:t>
      </w:r>
    </w:p>
    <w:p w:rsidR="00F56A19" w:rsidRDefault="00F56A19" w:rsidP="00BC7D22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C7D22"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двадцять восьма</w:t>
      </w:r>
      <w:r w:rsidRPr="00E61386">
        <w:rPr>
          <w:rFonts w:ascii="Times New Roman" w:hAnsi="Times New Roman"/>
          <w:b/>
          <w:sz w:val="24"/>
          <w:szCs w:val="24"/>
          <w:lang w:val="uk-UA" w:eastAsia="ru-RU"/>
        </w:rPr>
        <w:t xml:space="preserve"> сесія</w:t>
      </w:r>
    </w:p>
    <w:p w:rsidR="00F56A19" w:rsidRPr="00F81517" w:rsidRDefault="00F56A19" w:rsidP="007C2C11">
      <w:pPr>
        <w:spacing w:after="0" w:line="240" w:lineRule="auto"/>
        <w:ind w:right="-38"/>
        <w:jc w:val="center"/>
        <w:rPr>
          <w:rFonts w:ascii="Times New Roman" w:hAnsi="Times New Roman"/>
          <w:lang w:val="uk-UA" w:eastAsia="ru-RU"/>
        </w:rPr>
      </w:pPr>
      <w:r w:rsidRPr="00F81517">
        <w:rPr>
          <w:rFonts w:ascii="Times New Roman" w:hAnsi="Times New Roman"/>
          <w:lang w:val="uk-UA" w:eastAsia="ru-RU"/>
        </w:rPr>
        <w:t xml:space="preserve"> (позачергова)</w:t>
      </w:r>
    </w:p>
    <w:p w:rsidR="00F56A19" w:rsidRPr="00E61386" w:rsidRDefault="00F56A19" w:rsidP="007C2C11">
      <w:pPr>
        <w:spacing w:after="0" w:line="240" w:lineRule="auto"/>
        <w:ind w:right="-38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:rsidR="00F56A19" w:rsidRPr="00E61386" w:rsidRDefault="00F56A19" w:rsidP="007C2C11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b/>
          <w:sz w:val="24"/>
          <w:szCs w:val="24"/>
          <w:lang w:val="uk-UA" w:eastAsia="ru-RU"/>
        </w:rPr>
        <w:t>Р  І  Ш  Е  Н  Н  Я</w:t>
      </w:r>
    </w:p>
    <w:p w:rsidR="00F56A19" w:rsidRPr="00F81517" w:rsidRDefault="00F56A19" w:rsidP="007C2C1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56A19" w:rsidRPr="00F81517" w:rsidRDefault="00F56A19" w:rsidP="007C2C1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27   вересня   </w:t>
      </w:r>
      <w:r w:rsidRPr="00F81517">
        <w:rPr>
          <w:rFonts w:ascii="Times New Roman" w:hAnsi="Times New Roman"/>
          <w:sz w:val="28"/>
          <w:szCs w:val="28"/>
          <w:lang w:val="uk-UA" w:eastAsia="ru-RU"/>
        </w:rPr>
        <w:t xml:space="preserve">2013 р.                                                          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№ 7</w:t>
      </w:r>
    </w:p>
    <w:p w:rsidR="00F56A19" w:rsidRDefault="00F56A19" w:rsidP="007C2C11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F56A19" w:rsidRDefault="00F56A19" w:rsidP="007C2C11">
      <w:pPr>
        <w:pStyle w:val="NormalWeb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  <w:r w:rsidRPr="005B2551">
        <w:rPr>
          <w:color w:val="000000"/>
          <w:sz w:val="28"/>
          <w:szCs w:val="28"/>
          <w:lang w:val="uk-UA"/>
        </w:rPr>
        <w:t xml:space="preserve">Про </w:t>
      </w:r>
      <w:r w:rsidRPr="00B36B7D">
        <w:rPr>
          <w:color w:val="000000"/>
          <w:sz w:val="28"/>
          <w:szCs w:val="28"/>
          <w:lang w:val="uk-UA"/>
        </w:rPr>
        <w:t>перей</w:t>
      </w:r>
      <w:r>
        <w:rPr>
          <w:color w:val="000000"/>
          <w:sz w:val="28"/>
          <w:szCs w:val="28"/>
          <w:lang w:val="uk-UA"/>
        </w:rPr>
        <w:t>ме</w:t>
      </w:r>
      <w:r w:rsidRPr="00B36B7D">
        <w:rPr>
          <w:color w:val="000000"/>
          <w:sz w:val="28"/>
          <w:szCs w:val="28"/>
          <w:lang w:val="uk-UA"/>
        </w:rPr>
        <w:t>нування</w:t>
      </w:r>
      <w:r>
        <w:rPr>
          <w:color w:val="000000"/>
          <w:sz w:val="28"/>
          <w:szCs w:val="28"/>
          <w:lang w:val="uk-UA"/>
        </w:rPr>
        <w:t xml:space="preserve"> закладів освіти району </w:t>
      </w:r>
    </w:p>
    <w:p w:rsidR="00F56A19" w:rsidRPr="005B2551" w:rsidRDefault="00F56A19" w:rsidP="007C2C11">
      <w:pPr>
        <w:pStyle w:val="NormalWeb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та затвердження нової редакції статутів</w:t>
      </w:r>
    </w:p>
    <w:p w:rsidR="00F56A19" w:rsidRPr="005B2551" w:rsidRDefault="00F56A19" w:rsidP="007C2C11">
      <w:pPr>
        <w:pStyle w:val="NormalWeb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</w:p>
    <w:p w:rsidR="00F56A19" w:rsidRPr="005B2551" w:rsidRDefault="00F56A19" w:rsidP="007C2C11">
      <w:pPr>
        <w:pStyle w:val="NormalWeb"/>
        <w:shd w:val="clear" w:color="auto" w:fill="FFFFFF"/>
        <w:spacing w:before="0" w:beforeAutospacing="0" w:after="0" w:afterAutospacing="0" w:line="225" w:lineRule="atLeast"/>
        <w:ind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Керуючись статтями 43, 60 </w:t>
      </w:r>
      <w:r w:rsidRPr="005B2551">
        <w:rPr>
          <w:color w:val="000000"/>
          <w:sz w:val="28"/>
          <w:szCs w:val="28"/>
          <w:lang w:val="uk-UA"/>
        </w:rPr>
        <w:t>Закону України «Пр</w:t>
      </w:r>
      <w:r>
        <w:rPr>
          <w:color w:val="000000"/>
          <w:sz w:val="28"/>
          <w:szCs w:val="28"/>
          <w:lang w:val="uk-UA"/>
        </w:rPr>
        <w:t>о місцеве самоврядування в Укра</w:t>
      </w:r>
      <w:r w:rsidRPr="005B2551">
        <w:rPr>
          <w:color w:val="000000"/>
          <w:sz w:val="28"/>
          <w:szCs w:val="28"/>
          <w:lang w:val="uk-UA"/>
        </w:rPr>
        <w:t>їні», з метою</w:t>
      </w:r>
      <w:r>
        <w:rPr>
          <w:color w:val="000000"/>
          <w:sz w:val="28"/>
          <w:szCs w:val="28"/>
          <w:lang w:val="uk-UA"/>
        </w:rPr>
        <w:t xml:space="preserve"> приведення установчих документів у відповідність із вимогами чинного законодавства України Василівська</w:t>
      </w:r>
      <w:r w:rsidRPr="005B2551">
        <w:rPr>
          <w:color w:val="000000"/>
          <w:sz w:val="28"/>
          <w:szCs w:val="28"/>
          <w:lang w:val="uk-UA"/>
        </w:rPr>
        <w:t xml:space="preserve"> районна рада</w:t>
      </w:r>
    </w:p>
    <w:p w:rsidR="00F56A19" w:rsidRPr="005B2551" w:rsidRDefault="00F56A19" w:rsidP="007C2C11">
      <w:pPr>
        <w:pStyle w:val="NormalWeb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  <w:r w:rsidRPr="005B2551">
        <w:rPr>
          <w:color w:val="000000"/>
          <w:sz w:val="28"/>
          <w:szCs w:val="28"/>
          <w:lang w:val="uk-UA"/>
        </w:rPr>
        <w:t> </w:t>
      </w:r>
    </w:p>
    <w:p w:rsidR="00F56A19" w:rsidRPr="005B2551" w:rsidRDefault="00F56A19" w:rsidP="007C2C11">
      <w:pPr>
        <w:pStyle w:val="NormalWeb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  <w:r w:rsidRPr="005B2551">
        <w:rPr>
          <w:color w:val="000000"/>
          <w:sz w:val="28"/>
          <w:szCs w:val="28"/>
          <w:lang w:val="uk-UA"/>
        </w:rPr>
        <w:t>ВИРІШИЛА:</w:t>
      </w:r>
    </w:p>
    <w:p w:rsidR="00F56A19" w:rsidRPr="005B2551" w:rsidRDefault="00F56A19" w:rsidP="007C2C11">
      <w:pPr>
        <w:pStyle w:val="NormalWeb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  <w:r w:rsidRPr="005B2551">
        <w:rPr>
          <w:color w:val="000000"/>
          <w:sz w:val="28"/>
          <w:szCs w:val="28"/>
          <w:lang w:val="uk-UA"/>
        </w:rPr>
        <w:t> </w:t>
      </w:r>
    </w:p>
    <w:p w:rsidR="00F56A19" w:rsidRDefault="00F56A19" w:rsidP="00B14D12">
      <w:pPr>
        <w:pStyle w:val="a1"/>
        <w:shd w:val="clear" w:color="auto" w:fill="FFFFFF"/>
        <w:spacing w:before="0" w:beforeAutospacing="0" w:after="0" w:afterAutospacing="0" w:line="225" w:lineRule="atLeast"/>
        <w:ind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 Перейменувати:</w:t>
      </w:r>
    </w:p>
    <w:p w:rsidR="00F56A19" w:rsidRPr="00B36B7D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Василівську загальноосвітню школу І-ІІІ ступенів №1 Василівської районної ради Запорізької області у комунальний заклад «Василівська загальноосвітня школа І-ІІІ ступенів №1» Василівської районної ради Запорізької області;</w:t>
      </w:r>
    </w:p>
    <w:p w:rsidR="00F56A19" w:rsidRPr="001F207F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Василівську загальноосвітню школу І-ІІІ ступенів №3 Василівської районної ради Запорізької області у комунальний заклад «Василівська загальноосвітня школа І-ІІІ ступенів №3» Василівської районної ради Запорізької області;</w:t>
      </w:r>
    </w:p>
    <w:p w:rsidR="00F56A19" w:rsidRPr="001F207F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Степногірську загальноосвітню школу І-ІІІ ступенів Василівської районної ради Запорізької області у комунальний заклад «Степногірська загальноосвітня школа І-ІІІ ступенів» Василівської районної ради Запорізької області;</w:t>
      </w:r>
    </w:p>
    <w:p w:rsidR="00F56A19" w:rsidRPr="001F207F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Приморську загальноосвітню школу І-ІІІ ступенів Василівської районної ради Запорізької області у комунальний заклад «Приморська загальноосвітня школа І-ІІІ ступенів» Василівської районної ради Запорізької області;</w:t>
      </w:r>
    </w:p>
    <w:p w:rsidR="00F56A19" w:rsidRPr="001F207F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Балківську загальноосвітню школу І-ІІІ ступенів</w:t>
      </w:r>
      <w:r w:rsidRPr="001F20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Василівської районної ради Запорізької області у комунальний заклад «Балківська загальноосвітня школа І-ІІІ ступенів»</w:t>
      </w:r>
      <w:r w:rsidRPr="001F20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Василівської районної ради Запорізької області;</w:t>
      </w:r>
    </w:p>
    <w:p w:rsidR="00F56A19" w:rsidRPr="001F207F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Кам</w:t>
      </w:r>
      <w:r w:rsidRPr="001F207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янську</w:t>
      </w:r>
      <w:r w:rsidRPr="001F20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загальноосвітню школу І-ІІІ ступенів Василівської районної ради Запорізької області у комунальний заклад «Кам</w:t>
      </w:r>
      <w:r w:rsidRPr="001F207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янська</w:t>
      </w:r>
      <w:r w:rsidRPr="001F20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загальноосвітня школа І-ІІІ ступенів» Василівської районної ради Запорізької області;</w:t>
      </w:r>
    </w:p>
    <w:p w:rsidR="00F56A19" w:rsidRPr="001F207F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Тополинську загальноосвітню школу І-ІІІ ступенів Василівської районної ради Запорізької області у комунальний заклад «Тополинська загальноосвітня школа І-ІІІ ступенів» Василівської районної ради Запорізької області;</w:t>
      </w:r>
    </w:p>
    <w:p w:rsidR="00F56A19" w:rsidRPr="001F207F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Малобілозерську загальноосвітню школу І-ІІІ ступенів №1 Василівської районної ради Запорізької області у комунальний заклад «Малобілозерська загальноосвітня школа І-ІІІ ступенів №1» Василівської районної ради Запорізької області;</w:t>
      </w:r>
    </w:p>
    <w:p w:rsidR="00F56A19" w:rsidRPr="001F207F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Малобілозерську загальноосвітню школу І-ІІІ ступенів №2 Василівської районної ради Запорізької області у комунальний заклад «Малобілозерська загальноосвітня школа І-ІІІ ступенів №2» Василівської районної ради Запорізької області;</w:t>
      </w:r>
    </w:p>
    <w:p w:rsidR="00F56A19" w:rsidRPr="001F207F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Орлянську загальноосвітню школу І-ІІІ ступенів Василівської районної ради Запорізької області у комунальний заклад «Орлянська загальноосвітня школа І-ІІІ ступенів» Василівської районної ради Запорізької області;</w:t>
      </w:r>
    </w:p>
    <w:p w:rsidR="00F56A19" w:rsidRPr="009A2A99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Скельківську загальноосвітню школу І-ІІІ ступенів Василівської районної ради Запорізької області у комунальний заклад «Скельківська загальноосвітня школа І-ІІІ ступенів» Василівської районної ради Запорізької області;</w:t>
      </w:r>
    </w:p>
    <w:p w:rsidR="00F56A19" w:rsidRPr="009A2A99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Верхньокриничанську загальноосвітню школу І-ІІ ступенів Василівської районної ради Запорізької області у комунальний заклад «Верхньокриничанська загальноосвітня школа І-ІІ ступенів» Василівської районної ради Запорізької області;</w:t>
      </w:r>
    </w:p>
    <w:p w:rsidR="00F56A19" w:rsidRPr="009A2A99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Підгірненську загальноосвітню школу І-ІІ ступенів Василівської районної ради Запорізької області у комунальний заклад «Підгірненська загальноосвітня школа І-ІІ ступенів» Василівської районної ради Запорізької області;</w:t>
      </w:r>
    </w:p>
    <w:p w:rsidR="00F56A19" w:rsidRPr="009A2A99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Приморську загальноосвітню школу І-ІІ ступенів №1 Василівської районної ради Запорізької області у комунальний заклад «Приморська загальноосвітня школа І-ІІ ступенів №1» Василівської районної ради Запорізької області;</w:t>
      </w:r>
    </w:p>
    <w:p w:rsidR="00F56A19" w:rsidRPr="009A2A99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9A2A9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ятихатську загальноосвітню школу І-ІІ ступенів Василівської районної ради Запорізької області у комунальний заклад «П</w:t>
      </w:r>
      <w:r w:rsidRPr="009A2A9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ятихатська загальноосвітня школа І-ІІ ступенів» Василівської районної ради Запорізької області;</w:t>
      </w:r>
    </w:p>
    <w:p w:rsidR="00F56A19" w:rsidRPr="009A2A99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Широківську загальноосвітню школу І-ІІ ступенів Василівської районної ради Запорізької області у комунальний заклад «Широківська загальноосвітня школа І-ІІ ступенів» Василівської районної ради Запорізької області;</w:t>
      </w:r>
    </w:p>
    <w:p w:rsidR="00F56A19" w:rsidRPr="009A2A99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Червоноармійську загальноосвітню школу І-ІІ ступенів Василівської районної ради Запорізької області у комунальний заклад «Червоноармійська загальноосвітня школа І-ІІ ступенів» Василівської районної ради Запорізької області;</w:t>
      </w:r>
    </w:p>
    <w:p w:rsidR="00F56A19" w:rsidRPr="00BB59E8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Балківську загальноосвітню школу І-ІІ ступенів Василівської районної ради Запорізької області у комунальний заклад «Балківська загальноосвітня школа І-ІІ ступенів» Василівської районної ради Запорізької області;</w:t>
      </w:r>
    </w:p>
    <w:p w:rsidR="00F56A19" w:rsidRPr="00BB59E8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Малобілозерську загальноосвітню школу І-ІІ ступенів Василівської районної ради Запорізької області у комунальний заклад «Малобілозерська загальноосвітня школа І-ІІ ступенів» Василівської районної ради Запорізької області;</w:t>
      </w:r>
    </w:p>
    <w:p w:rsidR="00F56A19" w:rsidRPr="00BB59E8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Шевченківську загальноосвітню школу І-ІІ ступенів Василівської районної ради Запорізької області у комунальний заклад «Шевченківська загальноосвітня школа І-ІІ ступенів» Василівської районної ради Запорізької області;</w:t>
      </w:r>
    </w:p>
    <w:p w:rsidR="00F56A19" w:rsidRPr="00BB59E8" w:rsidRDefault="00F56A19" w:rsidP="00B36B7D">
      <w:pPr>
        <w:pStyle w:val="a1"/>
        <w:numPr>
          <w:ilvl w:val="1"/>
          <w:numId w:val="1"/>
        </w:numPr>
        <w:shd w:val="clear" w:color="auto" w:fill="FFFFFF"/>
        <w:spacing w:before="0" w:beforeAutospacing="0" w:after="0" w:afterAutospacing="0" w:line="225" w:lineRule="atLeast"/>
        <w:ind w:left="0"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Василівську вечірню (змінну) школу Василівської районної ради Запорізької області у комунальний заклад «Василівська вечірня (змінна) школа» Василівської районної ради Запорізької області;</w:t>
      </w:r>
    </w:p>
    <w:p w:rsidR="00F56A19" w:rsidRDefault="00F56A19" w:rsidP="002C2E72">
      <w:pPr>
        <w:pStyle w:val="a1"/>
        <w:shd w:val="clear" w:color="auto" w:fill="FFFFFF"/>
        <w:spacing w:before="0" w:beforeAutospacing="0" w:after="0" w:afterAutospacing="0" w:line="225" w:lineRule="atLeast"/>
        <w:ind w:left="708" w:right="-6"/>
        <w:jc w:val="both"/>
        <w:rPr>
          <w:color w:val="000000"/>
          <w:sz w:val="28"/>
          <w:szCs w:val="28"/>
          <w:lang w:val="uk-UA"/>
        </w:rPr>
      </w:pPr>
    </w:p>
    <w:p w:rsidR="00F56A19" w:rsidRDefault="00F56A19" w:rsidP="00B14D12">
      <w:pPr>
        <w:pStyle w:val="a1"/>
        <w:shd w:val="clear" w:color="auto" w:fill="FFFFFF"/>
        <w:spacing w:before="0" w:beforeAutospacing="0" w:after="0" w:afterAutospacing="0" w:line="225" w:lineRule="atLeast"/>
        <w:ind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 Затвердити статути (нові редакції) комунальних закладів наведених в п.1 даного рішення (додаються).</w:t>
      </w:r>
    </w:p>
    <w:p w:rsidR="00F56A19" w:rsidRDefault="00F56A19" w:rsidP="00D47C83">
      <w:pPr>
        <w:pStyle w:val="a1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</w:p>
    <w:p w:rsidR="00F56A19" w:rsidRDefault="00F56A19" w:rsidP="00B14D12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2C2E72">
        <w:rPr>
          <w:rFonts w:ascii="Times New Roman" w:hAnsi="Times New Roman"/>
          <w:sz w:val="28"/>
          <w:szCs w:val="28"/>
          <w:lang w:val="uk-UA"/>
        </w:rPr>
        <w:t>Голові районної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укласти контракти із директора</w:t>
      </w:r>
      <w:r w:rsidRPr="002C2E72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2C2E7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  <w:lang w:val="uk-UA"/>
        </w:rPr>
        <w:t>навчальних</w:t>
      </w:r>
      <w:r w:rsidRPr="002C2E72">
        <w:rPr>
          <w:rFonts w:ascii="Times New Roman" w:hAnsi="Times New Roman"/>
          <w:iCs/>
          <w:color w:val="000000"/>
          <w:sz w:val="28"/>
          <w:szCs w:val="28"/>
          <w:lang w:val="uk-UA"/>
        </w:rPr>
        <w:t xml:space="preserve"> заклад</w:t>
      </w:r>
      <w:r>
        <w:rPr>
          <w:rFonts w:ascii="Times New Roman" w:hAnsi="Times New Roman"/>
          <w:iCs/>
          <w:color w:val="000000"/>
          <w:sz w:val="28"/>
          <w:szCs w:val="28"/>
          <w:lang w:val="uk-UA"/>
        </w:rPr>
        <w:t>ів</w:t>
      </w:r>
      <w:r w:rsidRPr="002C2E72">
        <w:rPr>
          <w:rFonts w:ascii="Times New Roman" w:hAnsi="Times New Roman"/>
          <w:iCs/>
          <w:color w:val="000000"/>
          <w:sz w:val="28"/>
          <w:szCs w:val="28"/>
          <w:lang w:val="uk-UA"/>
        </w:rPr>
        <w:t xml:space="preserve"> </w:t>
      </w:r>
      <w:r w:rsidRPr="002C2E72">
        <w:rPr>
          <w:rFonts w:ascii="Times New Roman" w:hAnsi="Times New Roman"/>
          <w:sz w:val="28"/>
          <w:szCs w:val="28"/>
          <w:lang w:val="uk-UA"/>
        </w:rPr>
        <w:t>Василівської районної ради Запорізької області.</w:t>
      </w:r>
    </w:p>
    <w:p w:rsidR="00F56A19" w:rsidRPr="002C2E72" w:rsidRDefault="00F56A19" w:rsidP="002C2E72">
      <w:pPr>
        <w:pStyle w:val="ListParagraph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56A19" w:rsidRPr="002C2E72" w:rsidRDefault="00F56A19" w:rsidP="00B14D12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Cs/>
          <w:color w:val="000000"/>
          <w:sz w:val="28"/>
          <w:szCs w:val="28"/>
          <w:lang w:val="uk-UA"/>
        </w:rPr>
        <w:t>4. Директорам навчальних закладів</w:t>
      </w:r>
      <w:r w:rsidRPr="002C2E72">
        <w:rPr>
          <w:rFonts w:ascii="Times New Roman" w:hAnsi="Times New Roman"/>
          <w:iCs/>
          <w:color w:val="000000"/>
          <w:sz w:val="28"/>
          <w:szCs w:val="28"/>
          <w:lang w:val="uk-UA"/>
        </w:rPr>
        <w:t xml:space="preserve"> </w:t>
      </w:r>
      <w:r w:rsidRPr="002C2E72">
        <w:rPr>
          <w:rFonts w:ascii="Times New Roman" w:hAnsi="Times New Roman"/>
          <w:sz w:val="28"/>
          <w:szCs w:val="28"/>
          <w:lang w:val="uk-UA"/>
        </w:rPr>
        <w:t>Василівської районної ради Запорізької області:</w:t>
      </w:r>
    </w:p>
    <w:p w:rsidR="00F56A19" w:rsidRPr="00E75E39" w:rsidRDefault="00F56A19" w:rsidP="002C2E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56A19" w:rsidRDefault="00F56A19" w:rsidP="002C2E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.1. </w:t>
      </w:r>
      <w:r>
        <w:rPr>
          <w:rFonts w:ascii="Times New Roman" w:hAnsi="Times New Roman"/>
          <w:sz w:val="28"/>
          <w:szCs w:val="28"/>
          <w:lang w:val="uk-UA"/>
        </w:rPr>
        <w:t>Здійснити протягом місяця з дня затвердження ст</w:t>
      </w:r>
      <w:r w:rsidRPr="00E75E39">
        <w:rPr>
          <w:rFonts w:ascii="Times New Roman" w:hAnsi="Times New Roman"/>
          <w:sz w:val="28"/>
          <w:szCs w:val="28"/>
          <w:lang w:val="uk-UA"/>
        </w:rPr>
        <w:t>атут</w:t>
      </w:r>
      <w:r>
        <w:rPr>
          <w:rFonts w:ascii="Times New Roman" w:hAnsi="Times New Roman"/>
          <w:sz w:val="28"/>
          <w:szCs w:val="28"/>
          <w:lang w:val="uk-UA"/>
        </w:rPr>
        <w:t>ів (нових редакцій) необхідні дії щодо їх реєстрації в установленому порядку;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56A19" w:rsidRPr="00E75E39" w:rsidRDefault="00F56A19" w:rsidP="002C2E72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.2. Після реєстрації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E75E39">
        <w:rPr>
          <w:rFonts w:ascii="Times New Roman" w:hAnsi="Times New Roman"/>
          <w:sz w:val="28"/>
          <w:szCs w:val="28"/>
          <w:lang w:val="uk-UA"/>
        </w:rPr>
        <w:t>татут</w:t>
      </w:r>
      <w:r>
        <w:rPr>
          <w:rFonts w:ascii="Times New Roman" w:hAnsi="Times New Roman"/>
          <w:sz w:val="28"/>
          <w:szCs w:val="28"/>
          <w:lang w:val="uk-UA"/>
        </w:rPr>
        <w:t>ів (нових редакцій)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 надати </w:t>
      </w:r>
      <w:r>
        <w:rPr>
          <w:rFonts w:ascii="Times New Roman" w:hAnsi="Times New Roman"/>
          <w:sz w:val="28"/>
          <w:szCs w:val="28"/>
          <w:lang w:val="uk-UA"/>
        </w:rPr>
        <w:t>їх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 копі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 до виконавчого апарату районної ради.</w:t>
      </w:r>
    </w:p>
    <w:p w:rsidR="00F56A19" w:rsidRPr="00E75E39" w:rsidRDefault="00F56A19" w:rsidP="002C2E72">
      <w:pPr>
        <w:spacing w:after="0" w:line="240" w:lineRule="auto"/>
        <w:ind w:firstLine="357"/>
        <w:jc w:val="both"/>
        <w:rPr>
          <w:rFonts w:ascii="Times New Roman" w:hAnsi="Times New Roman"/>
          <w:b/>
          <w:iCs/>
          <w:color w:val="000000"/>
          <w:sz w:val="28"/>
          <w:szCs w:val="28"/>
          <w:lang w:val="uk-UA"/>
        </w:rPr>
      </w:pPr>
    </w:p>
    <w:p w:rsidR="00F56A19" w:rsidRPr="005B2551" w:rsidRDefault="00F56A19" w:rsidP="00B14D12">
      <w:pPr>
        <w:pStyle w:val="a1"/>
        <w:shd w:val="clear" w:color="auto" w:fill="FFFFFF"/>
        <w:spacing w:before="0" w:beforeAutospacing="0" w:after="0" w:afterAutospacing="0" w:line="225" w:lineRule="atLeast"/>
        <w:ind w:right="-6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5. </w:t>
      </w:r>
      <w:r w:rsidRPr="00E75E39">
        <w:rPr>
          <w:color w:val="000000"/>
          <w:sz w:val="28"/>
          <w:szCs w:val="28"/>
          <w:lang w:val="uk-UA"/>
        </w:rPr>
        <w:t xml:space="preserve">Контроль за виконанням </w:t>
      </w:r>
      <w:r>
        <w:rPr>
          <w:color w:val="000000"/>
          <w:sz w:val="28"/>
          <w:szCs w:val="28"/>
          <w:lang w:val="uk-UA"/>
        </w:rPr>
        <w:t xml:space="preserve">даного </w:t>
      </w:r>
      <w:r w:rsidRPr="00E75E39">
        <w:rPr>
          <w:color w:val="000000"/>
          <w:sz w:val="28"/>
          <w:szCs w:val="28"/>
          <w:lang w:val="uk-UA"/>
        </w:rPr>
        <w:t>рішення покласти на</w:t>
      </w:r>
      <w:r>
        <w:rPr>
          <w:color w:val="000000"/>
          <w:sz w:val="28"/>
          <w:szCs w:val="28"/>
          <w:lang w:val="uk-UA"/>
        </w:rPr>
        <w:t xml:space="preserve"> Онищенка В.І. начальника відділу освіти, молоді та спорту Василівської райдержадміністрації. </w:t>
      </w:r>
    </w:p>
    <w:p w:rsidR="00F56A19" w:rsidRDefault="00F56A19" w:rsidP="007C2C11">
      <w:pPr>
        <w:pStyle w:val="a1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</w:p>
    <w:p w:rsidR="00F56A19" w:rsidRDefault="00F56A19" w:rsidP="007C2C11">
      <w:pPr>
        <w:pStyle w:val="a1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</w:p>
    <w:p w:rsidR="00F56A19" w:rsidRDefault="00F56A19" w:rsidP="007C2C11">
      <w:pPr>
        <w:pStyle w:val="a1"/>
        <w:shd w:val="clear" w:color="auto" w:fill="FFFFFF"/>
        <w:spacing w:before="0" w:beforeAutospacing="0" w:after="0" w:afterAutospacing="0" w:line="225" w:lineRule="atLeast"/>
        <w:ind w:right="-6"/>
        <w:jc w:val="both"/>
        <w:rPr>
          <w:color w:val="000000"/>
          <w:sz w:val="28"/>
          <w:szCs w:val="28"/>
          <w:lang w:val="uk-UA"/>
        </w:rPr>
      </w:pPr>
    </w:p>
    <w:p w:rsidR="00F56A19" w:rsidRDefault="00F56A19" w:rsidP="007C2C1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Голова районної ради 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  <w:t>Д.С. Калінін</w:t>
      </w:r>
    </w:p>
    <w:p w:rsidR="00F56A19" w:rsidRDefault="00F56A19" w:rsidP="007C2C1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sectPr w:rsidR="00F56A19" w:rsidSect="00B14D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428C1"/>
    <w:multiLevelType w:val="multilevel"/>
    <w:tmpl w:val="C1742C04"/>
    <w:lvl w:ilvl="0">
      <w:start w:val="1"/>
      <w:numFmt w:val="decimal"/>
      <w:lvlText w:val="%1."/>
      <w:lvlJc w:val="left"/>
      <w:pPr>
        <w:ind w:left="1743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2C11"/>
    <w:rsid w:val="00040828"/>
    <w:rsid w:val="0005437C"/>
    <w:rsid w:val="000B6844"/>
    <w:rsid w:val="000F41B9"/>
    <w:rsid w:val="001409EB"/>
    <w:rsid w:val="00197C17"/>
    <w:rsid w:val="001F207F"/>
    <w:rsid w:val="00230F51"/>
    <w:rsid w:val="002814A0"/>
    <w:rsid w:val="002C2E72"/>
    <w:rsid w:val="002C71F9"/>
    <w:rsid w:val="0033482E"/>
    <w:rsid w:val="003845C5"/>
    <w:rsid w:val="003B57EE"/>
    <w:rsid w:val="003D37C1"/>
    <w:rsid w:val="003D4631"/>
    <w:rsid w:val="00401999"/>
    <w:rsid w:val="00414CDF"/>
    <w:rsid w:val="005200AA"/>
    <w:rsid w:val="005246D6"/>
    <w:rsid w:val="005441A5"/>
    <w:rsid w:val="00577FA6"/>
    <w:rsid w:val="005A5B4A"/>
    <w:rsid w:val="005B2551"/>
    <w:rsid w:val="005C0221"/>
    <w:rsid w:val="00660208"/>
    <w:rsid w:val="00677595"/>
    <w:rsid w:val="00737BC7"/>
    <w:rsid w:val="0076454F"/>
    <w:rsid w:val="0077130F"/>
    <w:rsid w:val="0079629E"/>
    <w:rsid w:val="007C2C11"/>
    <w:rsid w:val="00866E8F"/>
    <w:rsid w:val="0089119A"/>
    <w:rsid w:val="008930A4"/>
    <w:rsid w:val="00910296"/>
    <w:rsid w:val="00963E0C"/>
    <w:rsid w:val="009A2A99"/>
    <w:rsid w:val="00AC1F54"/>
    <w:rsid w:val="00AC2F6C"/>
    <w:rsid w:val="00AE4C4C"/>
    <w:rsid w:val="00B14D12"/>
    <w:rsid w:val="00B36B7D"/>
    <w:rsid w:val="00B5167D"/>
    <w:rsid w:val="00B64529"/>
    <w:rsid w:val="00BB1C0E"/>
    <w:rsid w:val="00BB4DDF"/>
    <w:rsid w:val="00BB59E8"/>
    <w:rsid w:val="00BC7D22"/>
    <w:rsid w:val="00C87902"/>
    <w:rsid w:val="00CB699A"/>
    <w:rsid w:val="00D40F40"/>
    <w:rsid w:val="00D47C83"/>
    <w:rsid w:val="00D47D2B"/>
    <w:rsid w:val="00E21F6D"/>
    <w:rsid w:val="00E61386"/>
    <w:rsid w:val="00E75E39"/>
    <w:rsid w:val="00E92E50"/>
    <w:rsid w:val="00EE6406"/>
    <w:rsid w:val="00F56A19"/>
    <w:rsid w:val="00F81517"/>
    <w:rsid w:val="00FD1689"/>
    <w:rsid w:val="00FE0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C1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C2C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a1"/>
    <w:basedOn w:val="Normal"/>
    <w:uiPriority w:val="99"/>
    <w:rsid w:val="007C2C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2C2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C2E72"/>
    <w:rPr>
      <w:rFonts w:ascii="Calibri" w:hAnsi="Calibri" w:cs="Times New Roman"/>
    </w:rPr>
  </w:style>
  <w:style w:type="paragraph" w:styleId="ListParagraph">
    <w:name w:val="List Paragraph"/>
    <w:basedOn w:val="Normal"/>
    <w:uiPriority w:val="99"/>
    <w:qFormat/>
    <w:rsid w:val="002C2E72"/>
    <w:pPr>
      <w:ind w:left="720"/>
      <w:contextualSpacing/>
    </w:pPr>
  </w:style>
  <w:style w:type="table" w:styleId="TableGrid">
    <w:name w:val="Table Grid"/>
    <w:basedOn w:val="TableNormal"/>
    <w:uiPriority w:val="99"/>
    <w:rsid w:val="008930A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5441A5"/>
    <w:pPr>
      <w:spacing w:after="120" w:line="240" w:lineRule="auto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441A5"/>
    <w:rPr>
      <w:rFonts w:ascii="Times New Roman" w:hAnsi="Times New Roman" w:cs="Times New Roman"/>
      <w:sz w:val="28"/>
      <w:szCs w:val="28"/>
      <w:lang w:val="uk-UA" w:eastAsia="ru-RU"/>
    </w:rPr>
  </w:style>
  <w:style w:type="character" w:styleId="PageNumber">
    <w:name w:val="page number"/>
    <w:basedOn w:val="DefaultParagraphFont"/>
    <w:uiPriority w:val="99"/>
    <w:rsid w:val="005441A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88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191</TotalTime>
  <Pages>3</Pages>
  <Words>882</Words>
  <Characters>5032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Олег</cp:lastModifiedBy>
  <cp:revision>13</cp:revision>
  <cp:lastPrinted>2013-09-23T07:28:00Z</cp:lastPrinted>
  <dcterms:created xsi:type="dcterms:W3CDTF">2013-09-19T08:28:00Z</dcterms:created>
  <dcterms:modified xsi:type="dcterms:W3CDTF">2013-09-27T08:59:00Z</dcterms:modified>
</cp:coreProperties>
</file>